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79E" w:rsidRPr="002175A5" w:rsidRDefault="00E5779E" w:rsidP="00CF08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175A5">
        <w:rPr>
          <w:rFonts w:ascii="Times New Roman" w:hAnsi="Times New Roman" w:cs="Times New Roman"/>
          <w:sz w:val="28"/>
          <w:szCs w:val="28"/>
        </w:rPr>
        <w:t>Проект</w:t>
      </w:r>
    </w:p>
    <w:p w:rsidR="00E5779E" w:rsidRPr="002175A5" w:rsidRDefault="00E5779E" w:rsidP="00CF0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3E5C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43.5pt" filled="t">
            <v:fill color2="black"/>
            <v:imagedata r:id="rId4" o:title=""/>
          </v:shape>
        </w:pict>
      </w:r>
    </w:p>
    <w:p w:rsidR="00E5779E" w:rsidRPr="002175A5" w:rsidRDefault="00E5779E" w:rsidP="00CF08CD">
      <w:pPr>
        <w:pStyle w:val="10"/>
        <w:jc w:val="left"/>
        <w:rPr>
          <w:sz w:val="28"/>
          <w:szCs w:val="28"/>
        </w:rPr>
      </w:pPr>
    </w:p>
    <w:p w:rsidR="00E5779E" w:rsidRPr="002175A5" w:rsidRDefault="00E5779E" w:rsidP="00CF0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75A5">
        <w:rPr>
          <w:rFonts w:ascii="Times New Roman" w:hAnsi="Times New Roman" w:cs="Times New Roman"/>
          <w:b/>
          <w:bCs/>
          <w:caps/>
          <w:sz w:val="28"/>
          <w:szCs w:val="28"/>
          <w:u w:val="double"/>
        </w:rPr>
        <w:t>БЛАГОВІЩЕНСЬКА районна рада</w:t>
      </w:r>
      <w:r w:rsidRPr="002175A5">
        <w:rPr>
          <w:rFonts w:ascii="Times New Roman" w:hAnsi="Times New Roman" w:cs="Times New Roman"/>
          <w:i/>
          <w:iCs/>
          <w:sz w:val="28"/>
          <w:szCs w:val="28"/>
        </w:rPr>
        <w:t xml:space="preserve">               </w:t>
      </w:r>
    </w:p>
    <w:p w:rsidR="00E5779E" w:rsidRPr="002175A5" w:rsidRDefault="00E5779E" w:rsidP="00CF0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75A5">
        <w:rPr>
          <w:rFonts w:ascii="Times New Roman" w:hAnsi="Times New Roman" w:cs="Times New Roman"/>
          <w:b/>
          <w:bCs/>
          <w:caps/>
          <w:sz w:val="28"/>
          <w:szCs w:val="28"/>
        </w:rPr>
        <w:t>Рішення</w:t>
      </w:r>
    </w:p>
    <w:p w:rsidR="00E5779E" w:rsidRPr="002175A5" w:rsidRDefault="00E5779E" w:rsidP="00CF08CD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175A5">
        <w:rPr>
          <w:rFonts w:ascii="Times New Roman" w:hAnsi="Times New Roman" w:cs="Times New Roman"/>
          <w:i/>
          <w:iCs/>
          <w:sz w:val="28"/>
          <w:szCs w:val="28"/>
        </w:rPr>
        <w:t>Проект вноситься головою</w:t>
      </w:r>
    </w:p>
    <w:p w:rsidR="00E5779E" w:rsidRPr="002175A5" w:rsidRDefault="00E5779E" w:rsidP="00CF08CD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175A5">
        <w:rPr>
          <w:rFonts w:ascii="Times New Roman" w:hAnsi="Times New Roman" w:cs="Times New Roman"/>
          <w:i/>
          <w:iCs/>
          <w:sz w:val="28"/>
          <w:szCs w:val="28"/>
        </w:rPr>
        <w:t>районної державної адміністрації</w:t>
      </w:r>
    </w:p>
    <w:p w:rsidR="00E5779E" w:rsidRPr="002175A5" w:rsidRDefault="00E5779E" w:rsidP="00CF08C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5779E" w:rsidRPr="002175A5" w:rsidRDefault="00E5779E" w:rsidP="00CF08C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175A5">
        <w:rPr>
          <w:rFonts w:ascii="Times New Roman" w:hAnsi="Times New Roman" w:cs="Times New Roman"/>
          <w:b/>
          <w:bCs/>
          <w:sz w:val="28"/>
          <w:szCs w:val="28"/>
        </w:rPr>
        <w:t xml:space="preserve"> від  “___”________ 2019 року                                                     </w:t>
      </w:r>
      <w:r w:rsidRPr="002175A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175A5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№</w:t>
      </w:r>
    </w:p>
    <w:p w:rsidR="00E5779E" w:rsidRDefault="00E5779E" w:rsidP="005513B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5779E" w:rsidRPr="001D3F1A" w:rsidRDefault="00E5779E" w:rsidP="005513B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Про внесення змін та доповнень </w:t>
      </w:r>
    </w:p>
    <w:p w:rsidR="00E5779E" w:rsidRPr="001D3F1A" w:rsidRDefault="00E5779E" w:rsidP="005513B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до рішення районної ради </w:t>
      </w:r>
    </w:p>
    <w:p w:rsidR="00E5779E" w:rsidRPr="001D3F1A" w:rsidRDefault="00E5779E" w:rsidP="005513B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від 1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</w:t>
      </w: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грудня 201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</w:t>
      </w: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року №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385</w:t>
      </w:r>
    </w:p>
    <w:p w:rsidR="00E5779E" w:rsidRPr="001D3F1A" w:rsidRDefault="00E5779E" w:rsidP="005513B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“Про районний бюджет на 201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</w:t>
      </w: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рік”</w:t>
      </w:r>
    </w:p>
    <w:p w:rsidR="00E5779E" w:rsidRPr="00850894" w:rsidRDefault="00E5779E" w:rsidP="005513B3">
      <w:pPr>
        <w:pStyle w:val="BodyText"/>
        <w:jc w:val="both"/>
        <w:outlineLvl w:val="3"/>
        <w:rPr>
          <w:sz w:val="28"/>
          <w:szCs w:val="28"/>
        </w:rPr>
      </w:pPr>
    </w:p>
    <w:p w:rsidR="00E5779E" w:rsidRPr="00316F03" w:rsidRDefault="00E5779E" w:rsidP="005513B3">
      <w:pPr>
        <w:tabs>
          <w:tab w:val="left" w:pos="8523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</w:rPr>
      </w:pPr>
      <w:r w:rsidRPr="00A14617">
        <w:rPr>
          <w:rFonts w:ascii="Times New Roman" w:hAnsi="Times New Roman" w:cs="Times New Roman"/>
          <w:sz w:val="28"/>
          <w:szCs w:val="28"/>
        </w:rPr>
        <w:t>На підставі  статті 43  Закону  України  “Про місцеве самоврядування   в Україні”,  статті  78  Бюджетного  кодексу  України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14617">
        <w:rPr>
          <w:rFonts w:ascii="Times New Roman" w:hAnsi="Times New Roman" w:cs="Times New Roman"/>
          <w:sz w:val="28"/>
          <w:szCs w:val="28"/>
        </w:rPr>
        <w:t xml:space="preserve">заслухавши інформацію про </w:t>
      </w:r>
      <w:r>
        <w:rPr>
          <w:rFonts w:ascii="Times New Roman" w:hAnsi="Times New Roman" w:cs="Times New Roman"/>
          <w:sz w:val="28"/>
          <w:szCs w:val="28"/>
        </w:rPr>
        <w:t xml:space="preserve">внесення змін та доповнень до </w:t>
      </w:r>
      <w:r w:rsidRPr="00A14617">
        <w:rPr>
          <w:rFonts w:ascii="Times New Roman" w:hAnsi="Times New Roman" w:cs="Times New Roman"/>
          <w:sz w:val="28"/>
          <w:szCs w:val="28"/>
        </w:rPr>
        <w:t xml:space="preserve">районного бюджету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14617">
        <w:rPr>
          <w:rFonts w:ascii="Times New Roman" w:hAnsi="Times New Roman" w:cs="Times New Roman"/>
          <w:sz w:val="28"/>
          <w:szCs w:val="28"/>
        </w:rPr>
        <w:t>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1461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ік</w:t>
      </w:r>
      <w:r w:rsidRPr="00A14617">
        <w:rPr>
          <w:rFonts w:ascii="Times New Roman" w:hAnsi="Times New Roman" w:cs="Times New Roman"/>
          <w:sz w:val="28"/>
          <w:szCs w:val="28"/>
        </w:rPr>
        <w:t xml:space="preserve">, </w:t>
      </w:r>
      <w:r w:rsidRPr="004F6A27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Pr="00576B10">
        <w:rPr>
          <w:rFonts w:ascii="Times New Roman" w:hAnsi="Times New Roman" w:cs="Times New Roman"/>
          <w:sz w:val="28"/>
          <w:szCs w:val="28"/>
        </w:rPr>
        <w:t xml:space="preserve">рекомендації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постійних комісій районної ради з питань освіти, охорони здоров’я, культури, </w:t>
      </w:r>
      <w:r w:rsidRPr="000736E4">
        <w:rPr>
          <w:rFonts w:ascii="Times New Roman" w:hAnsi="Times New Roman" w:cs="Times New Roman"/>
          <w:sz w:val="28"/>
          <w:szCs w:val="28"/>
          <w:lang w:eastAsia="ru-RU"/>
        </w:rPr>
        <w:t>фізкультури і спорту, обслуговування і соціального захисту населення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r w:rsidRPr="00576B10">
        <w:rPr>
          <w:rFonts w:ascii="Times New Roman" w:hAnsi="Times New Roman" w:cs="Times New Roman"/>
          <w:sz w:val="28"/>
          <w:szCs w:val="28"/>
        </w:rPr>
        <w:t>з питань планування, бюджету і фінансів</w:t>
      </w:r>
      <w:r w:rsidRPr="00316F03">
        <w:rPr>
          <w:rFonts w:ascii="Times New Roman" w:hAnsi="Times New Roman" w:cs="Times New Roman"/>
          <w:sz w:val="28"/>
          <w:szCs w:val="28"/>
        </w:rPr>
        <w:t>,</w:t>
      </w:r>
    </w:p>
    <w:p w:rsidR="00E5779E" w:rsidRPr="00796ED4" w:rsidRDefault="00E5779E" w:rsidP="005513B3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779E" w:rsidRPr="0096322B" w:rsidRDefault="00E5779E" w:rsidP="005513B3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322B">
        <w:rPr>
          <w:rFonts w:ascii="Times New Roman" w:hAnsi="Times New Roman" w:cs="Times New Roman"/>
          <w:b/>
          <w:bCs/>
          <w:sz w:val="28"/>
          <w:szCs w:val="28"/>
        </w:rPr>
        <w:t>районна рада</w:t>
      </w:r>
    </w:p>
    <w:p w:rsidR="00E5779E" w:rsidRDefault="00E5779E" w:rsidP="005513B3">
      <w:pPr>
        <w:spacing w:after="0" w:line="240" w:lineRule="auto"/>
        <w:ind w:right="-2"/>
        <w:jc w:val="center"/>
        <w:rPr>
          <w:rFonts w:ascii="Times New Roman" w:hAnsi="Times New Roman" w:cs="Times New Roman"/>
          <w:noProof/>
        </w:rPr>
      </w:pPr>
      <w:r w:rsidRPr="0096322B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E5779E" w:rsidRPr="00796ED4" w:rsidRDefault="00E5779E" w:rsidP="005513B3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E5779E" w:rsidRPr="00F348DB" w:rsidRDefault="00E5779E" w:rsidP="005513B3">
      <w:pPr>
        <w:pStyle w:val="BodyText"/>
        <w:spacing w:after="0"/>
        <w:ind w:firstLine="567"/>
        <w:jc w:val="both"/>
        <w:outlineLvl w:val="3"/>
        <w:rPr>
          <w:sz w:val="28"/>
          <w:szCs w:val="28"/>
        </w:rPr>
      </w:pPr>
      <w:r w:rsidRPr="00F348DB">
        <w:rPr>
          <w:sz w:val="28"/>
          <w:szCs w:val="28"/>
        </w:rPr>
        <w:t>1. Відповідно до п. 12 рішення районної ради від 18 грудня 2018 року №385 “Про районний бюджет на 2019 рік” затвердити розпорядження голови районної державної адміністрації:</w:t>
      </w:r>
    </w:p>
    <w:p w:rsidR="00E5779E" w:rsidRDefault="00E5779E" w:rsidP="00E14D6D">
      <w:pPr>
        <w:pStyle w:val="BodyText"/>
        <w:spacing w:after="0"/>
        <w:ind w:firstLine="567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від 29</w:t>
      </w:r>
      <w:r w:rsidRPr="004B06CE">
        <w:rPr>
          <w:sz w:val="28"/>
          <w:szCs w:val="28"/>
        </w:rPr>
        <w:t xml:space="preserve"> </w:t>
      </w:r>
      <w:r>
        <w:rPr>
          <w:sz w:val="28"/>
          <w:szCs w:val="28"/>
        </w:rPr>
        <w:t>жовтня 2019 року №264</w:t>
      </w:r>
      <w:r w:rsidRPr="004B06CE">
        <w:rPr>
          <w:sz w:val="28"/>
          <w:szCs w:val="28"/>
        </w:rPr>
        <w:t>-р “</w:t>
      </w:r>
      <w:r w:rsidRPr="00F348DB">
        <w:rPr>
          <w:sz w:val="28"/>
          <w:szCs w:val="28"/>
        </w:rPr>
        <w:t>Про внесення змін до районного бюджет</w:t>
      </w:r>
      <w:r>
        <w:rPr>
          <w:sz w:val="28"/>
          <w:szCs w:val="28"/>
        </w:rPr>
        <w:t>у на 2019</w:t>
      </w:r>
      <w:r w:rsidRPr="00F348DB">
        <w:rPr>
          <w:sz w:val="28"/>
          <w:szCs w:val="28"/>
        </w:rPr>
        <w:t xml:space="preserve"> рік”;</w:t>
      </w:r>
    </w:p>
    <w:p w:rsidR="00E5779E" w:rsidRDefault="00E5779E" w:rsidP="00FD1A3B">
      <w:pPr>
        <w:pStyle w:val="BodyText"/>
        <w:spacing w:after="0"/>
        <w:ind w:firstLine="567"/>
        <w:jc w:val="both"/>
        <w:outlineLvl w:val="3"/>
        <w:rPr>
          <w:sz w:val="28"/>
          <w:szCs w:val="28"/>
        </w:rPr>
      </w:pPr>
    </w:p>
    <w:p w:rsidR="00E5779E" w:rsidRDefault="00E5779E" w:rsidP="00A303F0">
      <w:pPr>
        <w:pStyle w:val="BodyText"/>
        <w:spacing w:after="0"/>
        <w:ind w:firstLine="567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348DB">
        <w:rPr>
          <w:sz w:val="28"/>
          <w:szCs w:val="28"/>
        </w:rPr>
        <w:t>Внести зміни до рішення районної ради від 18 грудня 2018 року №385</w:t>
      </w:r>
      <w:r>
        <w:rPr>
          <w:sz w:val="28"/>
          <w:szCs w:val="28"/>
        </w:rPr>
        <w:t xml:space="preserve"> </w:t>
      </w:r>
      <w:r w:rsidRPr="00F348DB">
        <w:rPr>
          <w:sz w:val="28"/>
          <w:szCs w:val="28"/>
        </w:rPr>
        <w:t xml:space="preserve">“Про районний бюджет на 2019 рік” </w:t>
      </w:r>
    </w:p>
    <w:p w:rsidR="00E5779E" w:rsidRDefault="00E5779E" w:rsidP="00C1169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E5779E" w:rsidRDefault="00E5779E" w:rsidP="00B54268">
      <w:pPr>
        <w:pStyle w:val="BodyText"/>
        <w:spacing w:after="0"/>
        <w:ind w:firstLine="567"/>
        <w:jc w:val="both"/>
        <w:outlineLvl w:val="3"/>
        <w:rPr>
          <w:sz w:val="28"/>
          <w:szCs w:val="28"/>
        </w:rPr>
      </w:pPr>
      <w:r w:rsidRPr="00676C70">
        <w:rPr>
          <w:sz w:val="28"/>
          <w:szCs w:val="28"/>
        </w:rPr>
        <w:t xml:space="preserve"> </w:t>
      </w:r>
      <w:r w:rsidRPr="00F348DB">
        <w:rPr>
          <w:sz w:val="28"/>
          <w:szCs w:val="28"/>
        </w:rPr>
        <w:t>Внести в</w:t>
      </w:r>
      <w:r>
        <w:rPr>
          <w:sz w:val="28"/>
          <w:szCs w:val="28"/>
        </w:rPr>
        <w:t>ідповідні зміни до додатків 3,5</w:t>
      </w:r>
      <w:r w:rsidRPr="00F348DB">
        <w:rPr>
          <w:sz w:val="28"/>
          <w:szCs w:val="28"/>
        </w:rPr>
        <w:t xml:space="preserve"> (додаються).</w:t>
      </w:r>
    </w:p>
    <w:p w:rsidR="00E5779E" w:rsidRPr="00796ED4" w:rsidRDefault="00E5779E" w:rsidP="005513B3">
      <w:pPr>
        <w:pStyle w:val="BodyText"/>
        <w:spacing w:after="0"/>
        <w:ind w:firstLine="567"/>
        <w:jc w:val="both"/>
        <w:outlineLvl w:val="3"/>
      </w:pPr>
    </w:p>
    <w:p w:rsidR="00E5779E" w:rsidRPr="00F348DB" w:rsidRDefault="00E5779E" w:rsidP="005513B3">
      <w:pPr>
        <w:pStyle w:val="BodyText"/>
        <w:spacing w:after="0"/>
        <w:ind w:left="75" w:firstLine="52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348DB">
        <w:rPr>
          <w:sz w:val="28"/>
          <w:szCs w:val="28"/>
        </w:rPr>
        <w:t>. Контроль за виконанням  даного  рішення  покласти  на постійну  комісію районної ради з питань планування, бюджету  і фінансів.</w:t>
      </w:r>
    </w:p>
    <w:p w:rsidR="00E5779E" w:rsidRDefault="00E5779E" w:rsidP="005513B3">
      <w:pPr>
        <w:pStyle w:val="BodyText"/>
        <w:spacing w:after="0"/>
        <w:ind w:right="37" w:firstLine="540"/>
        <w:jc w:val="both"/>
      </w:pPr>
    </w:p>
    <w:p w:rsidR="00E5779E" w:rsidRDefault="00E5779E" w:rsidP="005513B3">
      <w:pPr>
        <w:pStyle w:val="BodyText"/>
        <w:spacing w:after="0"/>
        <w:ind w:right="37" w:firstLine="540"/>
        <w:jc w:val="both"/>
      </w:pPr>
    </w:p>
    <w:p w:rsidR="00E5779E" w:rsidRPr="00F348DB" w:rsidRDefault="00E5779E" w:rsidP="005513B3">
      <w:pPr>
        <w:pStyle w:val="BodyText"/>
        <w:spacing w:after="0"/>
        <w:ind w:right="37" w:firstLine="540"/>
        <w:jc w:val="both"/>
      </w:pPr>
    </w:p>
    <w:p w:rsidR="00E5779E" w:rsidRPr="00F348DB" w:rsidRDefault="00E5779E" w:rsidP="005513B3">
      <w:pPr>
        <w:spacing w:after="0" w:line="240" w:lineRule="auto"/>
        <w:rPr>
          <w:rFonts w:ascii="Times New Roman" w:hAnsi="Times New Roman" w:cs="Times New Roman"/>
        </w:rPr>
      </w:pPr>
      <w:r w:rsidRPr="00F348DB">
        <w:rPr>
          <w:rFonts w:ascii="Times New Roman" w:hAnsi="Times New Roman" w:cs="Times New Roman"/>
          <w:b/>
          <w:bCs/>
          <w:sz w:val="28"/>
          <w:szCs w:val="28"/>
        </w:rPr>
        <w:t xml:space="preserve">Голова районної ради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Ігор </w:t>
      </w:r>
      <w:r w:rsidRPr="00F348DB">
        <w:rPr>
          <w:rFonts w:ascii="Times New Roman" w:hAnsi="Times New Roman" w:cs="Times New Roman"/>
          <w:b/>
          <w:bCs/>
          <w:sz w:val="28"/>
          <w:szCs w:val="28"/>
        </w:rPr>
        <w:t xml:space="preserve"> КРИМСЬКИЙ</w:t>
      </w:r>
    </w:p>
    <w:p w:rsidR="00E5779E" w:rsidRDefault="00E5779E">
      <w:pPr>
        <w:rPr>
          <w:rFonts w:cs="Times New Roman"/>
        </w:rPr>
      </w:pPr>
    </w:p>
    <w:sectPr w:rsidR="00E5779E" w:rsidSect="005513B3">
      <w:pgSz w:w="11906" w:h="16838"/>
      <w:pgMar w:top="567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3B3"/>
    <w:rsid w:val="000213E6"/>
    <w:rsid w:val="000736E4"/>
    <w:rsid w:val="000819D5"/>
    <w:rsid w:val="000C473F"/>
    <w:rsid w:val="000D7F6A"/>
    <w:rsid w:val="000F3838"/>
    <w:rsid w:val="000F7351"/>
    <w:rsid w:val="0011517B"/>
    <w:rsid w:val="00125AB2"/>
    <w:rsid w:val="00125AD7"/>
    <w:rsid w:val="00134E0B"/>
    <w:rsid w:val="0015738C"/>
    <w:rsid w:val="001769CE"/>
    <w:rsid w:val="001B0C43"/>
    <w:rsid w:val="001B639D"/>
    <w:rsid w:val="001C1385"/>
    <w:rsid w:val="001C3DB6"/>
    <w:rsid w:val="001D3F1A"/>
    <w:rsid w:val="00206F0C"/>
    <w:rsid w:val="002175A5"/>
    <w:rsid w:val="002301DF"/>
    <w:rsid w:val="0026606B"/>
    <w:rsid w:val="0029779B"/>
    <w:rsid w:val="002B0E85"/>
    <w:rsid w:val="002C7895"/>
    <w:rsid w:val="00300E1D"/>
    <w:rsid w:val="00316F03"/>
    <w:rsid w:val="00327B5C"/>
    <w:rsid w:val="00350CCB"/>
    <w:rsid w:val="003826FA"/>
    <w:rsid w:val="003837F1"/>
    <w:rsid w:val="003A150C"/>
    <w:rsid w:val="003F2509"/>
    <w:rsid w:val="004709B8"/>
    <w:rsid w:val="00476A45"/>
    <w:rsid w:val="00486CD8"/>
    <w:rsid w:val="004A6B61"/>
    <w:rsid w:val="004B06CE"/>
    <w:rsid w:val="004B2165"/>
    <w:rsid w:val="004C1044"/>
    <w:rsid w:val="004F17C3"/>
    <w:rsid w:val="004F5934"/>
    <w:rsid w:val="004F6A27"/>
    <w:rsid w:val="00515B03"/>
    <w:rsid w:val="00522894"/>
    <w:rsid w:val="005513B3"/>
    <w:rsid w:val="005552C2"/>
    <w:rsid w:val="005654C3"/>
    <w:rsid w:val="00565CCD"/>
    <w:rsid w:val="00576B10"/>
    <w:rsid w:val="00584EEF"/>
    <w:rsid w:val="0059239B"/>
    <w:rsid w:val="00594869"/>
    <w:rsid w:val="00631FE9"/>
    <w:rsid w:val="006378E5"/>
    <w:rsid w:val="006547E5"/>
    <w:rsid w:val="00662CC9"/>
    <w:rsid w:val="00676C70"/>
    <w:rsid w:val="00677597"/>
    <w:rsid w:val="00692A50"/>
    <w:rsid w:val="006B0847"/>
    <w:rsid w:val="006B4038"/>
    <w:rsid w:val="006F5DCF"/>
    <w:rsid w:val="007226FF"/>
    <w:rsid w:val="00742DE4"/>
    <w:rsid w:val="00744C64"/>
    <w:rsid w:val="007662FD"/>
    <w:rsid w:val="00785853"/>
    <w:rsid w:val="00796ED4"/>
    <w:rsid w:val="007B460B"/>
    <w:rsid w:val="007D393D"/>
    <w:rsid w:val="007E06DC"/>
    <w:rsid w:val="007F478E"/>
    <w:rsid w:val="00811853"/>
    <w:rsid w:val="00850894"/>
    <w:rsid w:val="008950B5"/>
    <w:rsid w:val="008D73EB"/>
    <w:rsid w:val="008E58ED"/>
    <w:rsid w:val="009058F2"/>
    <w:rsid w:val="00953E5C"/>
    <w:rsid w:val="0096322B"/>
    <w:rsid w:val="0096445A"/>
    <w:rsid w:val="009644F0"/>
    <w:rsid w:val="00964C8D"/>
    <w:rsid w:val="00974EE2"/>
    <w:rsid w:val="009B511F"/>
    <w:rsid w:val="009E6137"/>
    <w:rsid w:val="00A01763"/>
    <w:rsid w:val="00A0560B"/>
    <w:rsid w:val="00A078D9"/>
    <w:rsid w:val="00A14617"/>
    <w:rsid w:val="00A150B0"/>
    <w:rsid w:val="00A303F0"/>
    <w:rsid w:val="00A50139"/>
    <w:rsid w:val="00A64CA1"/>
    <w:rsid w:val="00A74BF6"/>
    <w:rsid w:val="00A93687"/>
    <w:rsid w:val="00AB4B9F"/>
    <w:rsid w:val="00AE6E3E"/>
    <w:rsid w:val="00AE787F"/>
    <w:rsid w:val="00AE7EF4"/>
    <w:rsid w:val="00B446E9"/>
    <w:rsid w:val="00B51230"/>
    <w:rsid w:val="00B54268"/>
    <w:rsid w:val="00B54EE9"/>
    <w:rsid w:val="00B71D83"/>
    <w:rsid w:val="00B75CB4"/>
    <w:rsid w:val="00BD0C38"/>
    <w:rsid w:val="00BD3A96"/>
    <w:rsid w:val="00BF2147"/>
    <w:rsid w:val="00C036A1"/>
    <w:rsid w:val="00C0373F"/>
    <w:rsid w:val="00C11690"/>
    <w:rsid w:val="00C11D6A"/>
    <w:rsid w:val="00C50385"/>
    <w:rsid w:val="00C63B1F"/>
    <w:rsid w:val="00C76CA0"/>
    <w:rsid w:val="00C846FF"/>
    <w:rsid w:val="00C97963"/>
    <w:rsid w:val="00CA2543"/>
    <w:rsid w:val="00CC2EA5"/>
    <w:rsid w:val="00CF08CD"/>
    <w:rsid w:val="00D03255"/>
    <w:rsid w:val="00D24DDC"/>
    <w:rsid w:val="00D665B6"/>
    <w:rsid w:val="00D67139"/>
    <w:rsid w:val="00D77001"/>
    <w:rsid w:val="00D96888"/>
    <w:rsid w:val="00DF031F"/>
    <w:rsid w:val="00E03ED9"/>
    <w:rsid w:val="00E13896"/>
    <w:rsid w:val="00E14D6D"/>
    <w:rsid w:val="00E234E7"/>
    <w:rsid w:val="00E339AF"/>
    <w:rsid w:val="00E33AF7"/>
    <w:rsid w:val="00E56F90"/>
    <w:rsid w:val="00E5779E"/>
    <w:rsid w:val="00E67D5D"/>
    <w:rsid w:val="00E853C4"/>
    <w:rsid w:val="00EB44D6"/>
    <w:rsid w:val="00EE5374"/>
    <w:rsid w:val="00F348DB"/>
    <w:rsid w:val="00F77A08"/>
    <w:rsid w:val="00FA1E98"/>
    <w:rsid w:val="00FB3D5F"/>
    <w:rsid w:val="00FB692D"/>
    <w:rsid w:val="00FC3C78"/>
    <w:rsid w:val="00FD1A3B"/>
    <w:rsid w:val="00FF5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3B3"/>
    <w:pPr>
      <w:spacing w:after="200" w:line="276" w:lineRule="auto"/>
    </w:pPr>
    <w:rPr>
      <w:rFonts w:eastAsia="Times New Roman" w:cs="Calibri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513B3"/>
    <w:pPr>
      <w:spacing w:after="12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513B3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51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13B3"/>
    <w:rPr>
      <w:rFonts w:ascii="Tahoma" w:hAnsi="Tahoma" w:cs="Tahoma"/>
      <w:sz w:val="16"/>
      <w:szCs w:val="16"/>
      <w:lang w:eastAsia="uk-UA"/>
    </w:rPr>
  </w:style>
  <w:style w:type="paragraph" w:customStyle="1" w:styleId="1">
    <w:name w:val="1"/>
    <w:basedOn w:val="Normal"/>
    <w:uiPriority w:val="99"/>
    <w:rsid w:val="00C97963"/>
    <w:pPr>
      <w:spacing w:after="0" w:line="240" w:lineRule="auto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a">
    <w:name w:val="Знак Знак Знак Знак"/>
    <w:basedOn w:val="Normal"/>
    <w:uiPriority w:val="99"/>
    <w:rsid w:val="001B0C43"/>
    <w:pPr>
      <w:spacing w:after="0" w:line="240" w:lineRule="auto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0213E6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2">
    <w:name w:val="Знак2"/>
    <w:basedOn w:val="Normal"/>
    <w:uiPriority w:val="99"/>
    <w:rsid w:val="00476A45"/>
    <w:pPr>
      <w:spacing w:after="0" w:line="240" w:lineRule="auto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0">
    <w:name w:val="Название объекта1"/>
    <w:basedOn w:val="Normal"/>
    <w:next w:val="Normal"/>
    <w:uiPriority w:val="99"/>
    <w:rsid w:val="00CF08CD"/>
    <w:pPr>
      <w:suppressAutoHyphens/>
      <w:spacing w:after="0" w:line="240" w:lineRule="auto"/>
      <w:jc w:val="center"/>
    </w:pPr>
    <w:rPr>
      <w:rFonts w:eastAsia="Calibri"/>
      <w:b/>
      <w:b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691</TotalTime>
  <Pages>1</Pages>
  <Words>213</Words>
  <Characters>1216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R.S.</dc:creator>
  <cp:keywords/>
  <dc:description/>
  <cp:lastModifiedBy>Customer</cp:lastModifiedBy>
  <cp:revision>44</cp:revision>
  <cp:lastPrinted>2019-09-17T11:21:00Z</cp:lastPrinted>
  <dcterms:created xsi:type="dcterms:W3CDTF">2019-01-21T08:38:00Z</dcterms:created>
  <dcterms:modified xsi:type="dcterms:W3CDTF">2019-11-13T11:22:00Z</dcterms:modified>
</cp:coreProperties>
</file>